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Default="00A22FC8" w:rsidP="00A22FC8">
      <w:pPr>
        <w:pStyle w:val="NoSpacing"/>
        <w:jc w:val="right"/>
      </w:pPr>
      <w:r>
        <w:t>Name: __________________</w:t>
      </w:r>
    </w:p>
    <w:p w14:paraId="24791648" w14:textId="760CD8A2" w:rsidR="00A22FC8" w:rsidRDefault="00A22FC8" w:rsidP="00A22FC8">
      <w:pPr>
        <w:pStyle w:val="NoSpacing"/>
        <w:jc w:val="right"/>
      </w:pPr>
      <w:r>
        <w:t>Period: __________________</w:t>
      </w:r>
    </w:p>
    <w:p w14:paraId="65DFBF47" w14:textId="779EEC1F" w:rsidR="0099427E" w:rsidRDefault="00756374" w:rsidP="0099427E">
      <w:pPr>
        <w:pStyle w:val="Title"/>
      </w:pPr>
      <w:r>
        <w:t>Volume and Area Problems</w:t>
      </w:r>
    </w:p>
    <w:p w14:paraId="0E4EEB19" w14:textId="36913E74" w:rsidR="008D789E" w:rsidRDefault="00170E06" w:rsidP="008D789E">
      <w:r>
        <w:t>Instructions:</w:t>
      </w:r>
      <w:r w:rsidR="00693906">
        <w:t xml:space="preserve"> Complete the problems below</w:t>
      </w:r>
      <w:r w:rsidR="00756374">
        <w:t>.  Be sure to show your work.</w:t>
      </w:r>
    </w:p>
    <w:p w14:paraId="776EECD4" w14:textId="77777777" w:rsidR="00756374" w:rsidRDefault="00756374" w:rsidP="00693906">
      <w:pPr>
        <w:pStyle w:val="ListParagraph"/>
        <w:numPr>
          <w:ilvl w:val="0"/>
          <w:numId w:val="44"/>
        </w:numPr>
      </w:pPr>
      <w:r>
        <w:t>You need to purchase sand for a building slab.   You measure the forms and determine the slab will be 50’ x 100’.  Using a level to check elevations you determine that you will need on average 8” of sand under the concrete.   How many cubic feet of sand is needed?</w:t>
      </w:r>
    </w:p>
    <w:p w14:paraId="062F2EBB" w14:textId="77777777" w:rsidR="00693906" w:rsidRDefault="00693906" w:rsidP="00693906">
      <w:pPr>
        <w:ind w:left="360"/>
        <w:jc w:val="right"/>
      </w:pPr>
    </w:p>
    <w:p w14:paraId="2E015B87" w14:textId="1409A58E" w:rsidR="00693906" w:rsidRDefault="00693906" w:rsidP="00693906">
      <w:pPr>
        <w:ind w:left="360"/>
        <w:jc w:val="right"/>
      </w:pPr>
      <w:r>
        <w:t>Answer: ________</w:t>
      </w:r>
      <w:r w:rsidR="00A101A6">
        <w:t xml:space="preserve"> </w:t>
      </w:r>
      <w:r w:rsidR="00F1151C">
        <w:t>Cu. F</w:t>
      </w:r>
      <w:r w:rsidR="00A101A6">
        <w:t>t.</w:t>
      </w:r>
    </w:p>
    <w:p w14:paraId="2B167A26" w14:textId="77777777" w:rsidR="00756374" w:rsidRDefault="00756374" w:rsidP="00693906">
      <w:pPr>
        <w:pStyle w:val="ListParagraph"/>
        <w:numPr>
          <w:ilvl w:val="0"/>
          <w:numId w:val="44"/>
        </w:numPr>
      </w:pPr>
      <w:r>
        <w:t xml:space="preserve">In the above problem you discover you need to order sand by the Cubic Yard.   How many cubic yards will you need? (Round up to the nearest whole yard. </w:t>
      </w:r>
    </w:p>
    <w:p w14:paraId="333C11B6" w14:textId="77777777" w:rsidR="00693906" w:rsidRDefault="00693906" w:rsidP="00693906">
      <w:pPr>
        <w:ind w:left="360"/>
        <w:jc w:val="right"/>
      </w:pPr>
    </w:p>
    <w:p w14:paraId="2280404C" w14:textId="209EA6A8" w:rsidR="00693906" w:rsidRDefault="00693906" w:rsidP="00693906">
      <w:pPr>
        <w:ind w:left="360"/>
        <w:jc w:val="right"/>
      </w:pPr>
      <w:r>
        <w:t>Answer: _</w:t>
      </w:r>
      <w:r w:rsidR="00A101A6">
        <w:t>__</w:t>
      </w:r>
      <w:r>
        <w:t>__</w:t>
      </w:r>
      <w:r w:rsidR="00A101A6">
        <w:t xml:space="preserve"> </w:t>
      </w:r>
      <w:r w:rsidR="00F1151C">
        <w:t>Cu. Yd.</w:t>
      </w:r>
    </w:p>
    <w:p w14:paraId="076A26EC" w14:textId="77777777" w:rsidR="00F1151C" w:rsidRDefault="00F1151C" w:rsidP="00693906">
      <w:pPr>
        <w:pStyle w:val="ListParagraph"/>
        <w:numPr>
          <w:ilvl w:val="0"/>
          <w:numId w:val="44"/>
        </w:numPr>
      </w:pPr>
      <w:r>
        <w:t xml:space="preserve">You plan to pour a rectangular driveway 22’ x 32’.   You plan the slab to be 6” thick.  How much concrete will you need to </w:t>
      </w:r>
      <w:proofErr w:type="gramStart"/>
      <w:r>
        <w:t>order.</w:t>
      </w:r>
      <w:proofErr w:type="gramEnd"/>
      <w:r>
        <w:t xml:space="preserve">   Round up to the nearest ½ cubic yard.</w:t>
      </w:r>
    </w:p>
    <w:p w14:paraId="0CB0F2B8" w14:textId="77777777" w:rsidR="00693906" w:rsidRDefault="00693906" w:rsidP="00693906">
      <w:pPr>
        <w:ind w:left="360"/>
        <w:jc w:val="right"/>
      </w:pPr>
    </w:p>
    <w:p w14:paraId="7B5C321D" w14:textId="3DEA5077" w:rsidR="00693906" w:rsidRDefault="00693906" w:rsidP="00693906">
      <w:pPr>
        <w:ind w:left="360"/>
        <w:jc w:val="right"/>
      </w:pPr>
      <w:r>
        <w:t>Answer: ________</w:t>
      </w:r>
      <w:r w:rsidR="00A101A6">
        <w:t xml:space="preserve"> </w:t>
      </w:r>
      <w:r w:rsidR="00F1151C">
        <w:t>Cu. Yd.</w:t>
      </w:r>
    </w:p>
    <w:p w14:paraId="3EAAF4C8" w14:textId="3303B0F8" w:rsidR="00693906" w:rsidRDefault="00F1151C" w:rsidP="006D3554">
      <w:pPr>
        <w:pStyle w:val="ListParagraph"/>
        <w:numPr>
          <w:ilvl w:val="0"/>
          <w:numId w:val="44"/>
        </w:numPr>
      </w:pPr>
      <w:r>
        <w:t xml:space="preserve">To determine if a </w:t>
      </w:r>
      <w:r w:rsidR="006D3554">
        <w:t>lot is</w:t>
      </w:r>
      <w:r>
        <w:t xml:space="preserve"> square you place a stake in the corner and measure one side </w:t>
      </w:r>
      <w:r w:rsidR="006D3554">
        <w:t>as</w:t>
      </w:r>
      <w:r>
        <w:t xml:space="preserve"> 2</w:t>
      </w:r>
      <w:r w:rsidR="00842177">
        <w:t>40</w:t>
      </w:r>
      <w:r>
        <w:t>’</w:t>
      </w:r>
      <w:r w:rsidR="006D3554">
        <w:t xml:space="preserve">. </w:t>
      </w:r>
      <w:r w:rsidR="00842177">
        <w:t xml:space="preserve"> You </w:t>
      </w:r>
      <w:r w:rsidR="005751B7">
        <w:t>measure</w:t>
      </w:r>
      <w:r w:rsidR="00842177">
        <w:t xml:space="preserve"> out the other side </w:t>
      </w:r>
      <w:r w:rsidR="006D3554">
        <w:t xml:space="preserve">as </w:t>
      </w:r>
      <w:r w:rsidR="00842177">
        <w:t>320’.  If the corner is a right angle (90</w:t>
      </w:r>
      <w:r w:rsidR="00842177" w:rsidRPr="006D3554">
        <w:rPr>
          <w:vertAlign w:val="superscript"/>
        </w:rPr>
        <w:t>o</w:t>
      </w:r>
      <w:r w:rsidR="00842177">
        <w:t xml:space="preserve">) what should the </w:t>
      </w:r>
      <w:r w:rsidR="005751B7">
        <w:t>diagonal</w:t>
      </w:r>
      <w:r w:rsidR="00842177">
        <w:t xml:space="preserve"> measurement be between the </w:t>
      </w:r>
      <w:r w:rsidR="006D3554">
        <w:t>corners</w:t>
      </w:r>
      <w:r w:rsidR="00842177">
        <w:t xml:space="preserve">? </w:t>
      </w:r>
      <w:r>
        <w:t xml:space="preserve">  </w:t>
      </w:r>
    </w:p>
    <w:p w14:paraId="77E9E5D3" w14:textId="3EDECCB4" w:rsidR="00842177" w:rsidRDefault="005751B7" w:rsidP="005751B7">
      <w:pPr>
        <w:ind w:left="360"/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28188E90" wp14:editId="63D2DC13">
                <wp:extent cx="2171700" cy="1485900"/>
                <wp:effectExtent l="0" t="19050" r="57150" b="19050"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1700" cy="1485900"/>
                          <a:chOff x="0" y="0"/>
                          <a:chExt cx="2171700" cy="1485900"/>
                        </a:xfrm>
                      </wpg:grpSpPr>
                      <wps:wsp>
                        <wps:cNvPr id="1" name="Isosceles Triangle 1"/>
                        <wps:cNvSpPr/>
                        <wps:spPr>
                          <a:xfrm>
                            <a:off x="571500" y="0"/>
                            <a:ext cx="1600200" cy="1028700"/>
                          </a:xfrm>
                          <a:prstGeom prst="triangle">
                            <a:avLst>
                              <a:gd name="adj" fmla="val 694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914400" y="1143000"/>
                            <a:ext cx="685800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2409D194" w14:textId="1967731E" w:rsidR="00842177" w:rsidRDefault="00842177" w:rsidP="00842177">
                              <w:pPr>
                                <w:pStyle w:val="NoSpacing"/>
                              </w:pPr>
                              <w:r>
                                <w:t>320’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0" y="342900"/>
                            <a:ext cx="457200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61498CCE" w14:textId="3EA445CC" w:rsidR="00842177" w:rsidRDefault="00842177" w:rsidP="00842177">
                              <w:pPr>
                                <w:pStyle w:val="NoSpacing"/>
                              </w:pPr>
                              <w:r>
                                <w:t>240’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485900" y="114300"/>
                            <a:ext cx="685800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0C0F8263" w14:textId="4832D501" w:rsidR="00842177" w:rsidRDefault="00842177" w:rsidP="00842177">
                              <w:pPr>
                                <w:pStyle w:val="NoSpacing"/>
                              </w:pPr>
                              <w:r>
                                <w:t>? feet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188E90" id="Group 5" o:spid="_x0000_s1026" style="width:171pt;height:117pt;mso-position-horizontal-relative:char;mso-position-vertical-relative:line" coordsize="21717,14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1" o:spid="_x0000_s1027" type="#_x0000_t5" style="position:absolute;left:5715;width:16002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" adj="150" fillcolor="#4472c4 [3204]" strokecolor="#1f3763 [1604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9144;top:11430;width:685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" fillcolor="white [3201]" strokecolor="white [3212]" strokeweight=".5pt">
                  <v:textbox>
                    <w:txbxContent>
                      <w:p w14:paraId="2409D194" w14:textId="1967731E" w:rsidR="00842177" w:rsidRDefault="00842177" w:rsidP="00842177">
                        <w:pPr>
                          <w:pStyle w:val="NoSpacing"/>
                        </w:pPr>
                        <w:r>
                          <w:t>320’</w:t>
                        </w:r>
                      </w:p>
                    </w:txbxContent>
                  </v:textbox>
                </v:shape>
                <v:shape id="Text Box 3" o:spid="_x0000_s1029" type="#_x0000_t202" style="position:absolute;top:3429;width:4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" fillcolor="white [3201]" strokecolor="white [3212]" strokeweight=".5pt">
                  <v:textbox>
                    <w:txbxContent>
                      <w:p w14:paraId="61498CCE" w14:textId="3EA445CC" w:rsidR="00842177" w:rsidRDefault="00842177" w:rsidP="00842177">
                        <w:pPr>
                          <w:pStyle w:val="NoSpacing"/>
                        </w:pPr>
                        <w:r>
                          <w:t>240’</w:t>
                        </w:r>
                      </w:p>
                    </w:txbxContent>
                  </v:textbox>
                </v:shape>
                <v:shape id="Text Box 4" o:spid="_x0000_s1030" type="#_x0000_t202" style="position:absolute;left:14859;top:1143;width:685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" fillcolor="white [3201]" strokecolor="white [3212]" strokeweight=".5pt">
                  <v:textbox>
                    <w:txbxContent>
                      <w:p w14:paraId="0C0F8263" w14:textId="4832D501" w:rsidR="00842177" w:rsidRDefault="00842177" w:rsidP="00842177">
                        <w:pPr>
                          <w:pStyle w:val="NoSpacing"/>
                        </w:pPr>
                        <w:r>
                          <w:t>? feet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7D81CF" w14:textId="6ED4E1DE" w:rsidR="00693906" w:rsidRDefault="00693906" w:rsidP="00693906">
      <w:pPr>
        <w:ind w:left="360"/>
        <w:jc w:val="right"/>
      </w:pPr>
      <w:r>
        <w:t>Answer: ________</w:t>
      </w:r>
      <w:r w:rsidR="008618A6">
        <w:t>ft.</w:t>
      </w:r>
    </w:p>
    <w:p w14:paraId="4CE9C448" w14:textId="1C5F0011" w:rsidR="00693906" w:rsidRDefault="005751B7" w:rsidP="00693906">
      <w:pPr>
        <w:pStyle w:val="ListParagraph"/>
        <w:numPr>
          <w:ilvl w:val="0"/>
          <w:numId w:val="44"/>
        </w:numPr>
      </w:pPr>
      <w:r>
        <w:t>You measure a rectangular field as 800’ x 1210’.   How many acres is the field?</w:t>
      </w:r>
    </w:p>
    <w:p w14:paraId="3F1BCF14" w14:textId="77777777" w:rsidR="00693906" w:rsidRDefault="00693906" w:rsidP="00693906">
      <w:pPr>
        <w:ind w:left="360"/>
        <w:jc w:val="right"/>
      </w:pPr>
    </w:p>
    <w:p w14:paraId="28E412B3" w14:textId="7B483FDB" w:rsidR="00693906" w:rsidRDefault="00693906" w:rsidP="00693906">
      <w:pPr>
        <w:ind w:left="360"/>
        <w:jc w:val="right"/>
      </w:pPr>
      <w:r>
        <w:lastRenderedPageBreak/>
        <w:t>Answer: _______</w:t>
      </w:r>
      <w:r w:rsidR="005751B7">
        <w:t>Acres</w:t>
      </w:r>
    </w:p>
    <w:p w14:paraId="2771193D" w14:textId="7AC8318A" w:rsidR="00066C6D" w:rsidRDefault="005751B7" w:rsidP="00066C6D">
      <w:r>
        <w:t>Useful Information:</w:t>
      </w:r>
    </w:p>
    <w:p w14:paraId="6D21624F" w14:textId="6B8A4477" w:rsidR="005751B7" w:rsidRDefault="005751B7" w:rsidP="00066C6D">
      <w:r>
        <w:t>27 cubic feet=1 cubic yard</w:t>
      </w:r>
    </w:p>
    <w:p w14:paraId="32717A60" w14:textId="5E1C1D5A" w:rsidR="005751B7" w:rsidRPr="00066C6D" w:rsidRDefault="005751B7" w:rsidP="00066C6D">
      <w:r>
        <w:t>43560 Square Feet=1 Acre</w:t>
      </w:r>
    </w:p>
    <w:sectPr w:rsidR="005751B7" w:rsidRPr="00066C6D" w:rsidSect="00693906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51BE0" w14:textId="77777777" w:rsidR="005940BC" w:rsidRDefault="005940BC" w:rsidP="00CD71D0">
      <w:pPr>
        <w:spacing w:after="0" w:line="240" w:lineRule="auto"/>
      </w:pPr>
      <w:r>
        <w:separator/>
      </w:r>
    </w:p>
  </w:endnote>
  <w:endnote w:type="continuationSeparator" w:id="0">
    <w:p w14:paraId="184DC144" w14:textId="77777777" w:rsidR="005940BC" w:rsidRDefault="005940BC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642E9409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170E06">
      <w:rPr>
        <w:noProof/>
      </w:rPr>
      <w:t>4/7/2022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C78A9" w14:textId="77777777" w:rsidR="005940BC" w:rsidRDefault="005940BC" w:rsidP="00CD71D0">
      <w:pPr>
        <w:spacing w:after="0" w:line="240" w:lineRule="auto"/>
      </w:pPr>
      <w:r>
        <w:separator/>
      </w:r>
    </w:p>
  </w:footnote>
  <w:footnote w:type="continuationSeparator" w:id="0">
    <w:p w14:paraId="7565041A" w14:textId="77777777" w:rsidR="005940BC" w:rsidRDefault="005940BC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1B2F8C09" w:rsidR="00CD71D0" w:rsidRDefault="00CD71D0">
    <w:pPr>
      <w:pStyle w:val="Header"/>
    </w:pPr>
    <w:r>
      <w:t xml:space="preserve">Oregon FFA </w:t>
    </w:r>
    <w:r>
      <w:tab/>
    </w:r>
    <w:r>
      <w:tab/>
      <w:t>Agricultural Mechanics</w:t>
    </w:r>
    <w:r w:rsidR="00B33EAF">
      <w:t xml:space="preserve"> </w:t>
    </w:r>
    <w:r w:rsidR="00214793">
      <w:t>Problems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92A"/>
    <w:multiLevelType w:val="hybridMultilevel"/>
    <w:tmpl w:val="AEAA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7D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1E3008"/>
    <w:multiLevelType w:val="hybridMultilevel"/>
    <w:tmpl w:val="DAFEB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C078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6"/>
  </w:num>
  <w:num w:numId="3">
    <w:abstractNumId w:val="19"/>
  </w:num>
  <w:num w:numId="4">
    <w:abstractNumId w:val="17"/>
  </w:num>
  <w:num w:numId="5">
    <w:abstractNumId w:val="31"/>
  </w:num>
  <w:num w:numId="6">
    <w:abstractNumId w:val="34"/>
  </w:num>
  <w:num w:numId="7">
    <w:abstractNumId w:val="18"/>
  </w:num>
  <w:num w:numId="8">
    <w:abstractNumId w:val="38"/>
  </w:num>
  <w:num w:numId="9">
    <w:abstractNumId w:val="14"/>
  </w:num>
  <w:num w:numId="10">
    <w:abstractNumId w:val="4"/>
  </w:num>
  <w:num w:numId="11">
    <w:abstractNumId w:val="20"/>
  </w:num>
  <w:num w:numId="12">
    <w:abstractNumId w:val="35"/>
  </w:num>
  <w:num w:numId="13">
    <w:abstractNumId w:val="43"/>
  </w:num>
  <w:num w:numId="14">
    <w:abstractNumId w:val="29"/>
  </w:num>
  <w:num w:numId="15">
    <w:abstractNumId w:val="7"/>
  </w:num>
  <w:num w:numId="16">
    <w:abstractNumId w:val="6"/>
  </w:num>
  <w:num w:numId="17">
    <w:abstractNumId w:val="22"/>
  </w:num>
  <w:num w:numId="18">
    <w:abstractNumId w:val="8"/>
  </w:num>
  <w:num w:numId="19">
    <w:abstractNumId w:val="13"/>
  </w:num>
  <w:num w:numId="20">
    <w:abstractNumId w:val="21"/>
  </w:num>
  <w:num w:numId="21">
    <w:abstractNumId w:val="33"/>
  </w:num>
  <w:num w:numId="22">
    <w:abstractNumId w:val="16"/>
  </w:num>
  <w:num w:numId="23">
    <w:abstractNumId w:val="10"/>
  </w:num>
  <w:num w:numId="24">
    <w:abstractNumId w:val="28"/>
  </w:num>
  <w:num w:numId="25">
    <w:abstractNumId w:val="5"/>
  </w:num>
  <w:num w:numId="26">
    <w:abstractNumId w:val="0"/>
  </w:num>
  <w:num w:numId="27">
    <w:abstractNumId w:val="12"/>
  </w:num>
  <w:num w:numId="28">
    <w:abstractNumId w:val="24"/>
  </w:num>
  <w:num w:numId="29">
    <w:abstractNumId w:val="40"/>
  </w:num>
  <w:num w:numId="30">
    <w:abstractNumId w:val="25"/>
  </w:num>
  <w:num w:numId="31">
    <w:abstractNumId w:val="9"/>
  </w:num>
  <w:num w:numId="32">
    <w:abstractNumId w:val="37"/>
  </w:num>
  <w:num w:numId="33">
    <w:abstractNumId w:val="27"/>
  </w:num>
  <w:num w:numId="34">
    <w:abstractNumId w:val="39"/>
  </w:num>
  <w:num w:numId="35">
    <w:abstractNumId w:val="23"/>
  </w:num>
  <w:num w:numId="36">
    <w:abstractNumId w:val="36"/>
  </w:num>
  <w:num w:numId="37">
    <w:abstractNumId w:val="15"/>
  </w:num>
  <w:num w:numId="38">
    <w:abstractNumId w:val="11"/>
  </w:num>
  <w:num w:numId="39">
    <w:abstractNumId w:val="41"/>
  </w:num>
  <w:num w:numId="40">
    <w:abstractNumId w:val="1"/>
  </w:num>
  <w:num w:numId="41">
    <w:abstractNumId w:val="32"/>
  </w:num>
  <w:num w:numId="42">
    <w:abstractNumId w:val="3"/>
  </w:num>
  <w:num w:numId="43">
    <w:abstractNumId w:val="2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66C6D"/>
    <w:rsid w:val="00095BE9"/>
    <w:rsid w:val="000E6131"/>
    <w:rsid w:val="00102AFC"/>
    <w:rsid w:val="00110861"/>
    <w:rsid w:val="00130F1F"/>
    <w:rsid w:val="00132629"/>
    <w:rsid w:val="001622D7"/>
    <w:rsid w:val="00170E06"/>
    <w:rsid w:val="00183F44"/>
    <w:rsid w:val="001A009B"/>
    <w:rsid w:val="001D03D2"/>
    <w:rsid w:val="00207B0D"/>
    <w:rsid w:val="00213D42"/>
    <w:rsid w:val="00214793"/>
    <w:rsid w:val="002265A7"/>
    <w:rsid w:val="00266C98"/>
    <w:rsid w:val="00266CF0"/>
    <w:rsid w:val="002673B6"/>
    <w:rsid w:val="002C28D2"/>
    <w:rsid w:val="002C4211"/>
    <w:rsid w:val="002E0F41"/>
    <w:rsid w:val="002F5AAD"/>
    <w:rsid w:val="003A273B"/>
    <w:rsid w:val="003C5B2F"/>
    <w:rsid w:val="003D08B5"/>
    <w:rsid w:val="004337D6"/>
    <w:rsid w:val="00464C0D"/>
    <w:rsid w:val="004A29E8"/>
    <w:rsid w:val="005629A8"/>
    <w:rsid w:val="005751B7"/>
    <w:rsid w:val="005940BC"/>
    <w:rsid w:val="005B549F"/>
    <w:rsid w:val="005D16B1"/>
    <w:rsid w:val="005F1F41"/>
    <w:rsid w:val="005F79EB"/>
    <w:rsid w:val="0063305F"/>
    <w:rsid w:val="00654ECF"/>
    <w:rsid w:val="00672761"/>
    <w:rsid w:val="00693906"/>
    <w:rsid w:val="006A6900"/>
    <w:rsid w:val="006B18A7"/>
    <w:rsid w:val="006D3554"/>
    <w:rsid w:val="00726CDC"/>
    <w:rsid w:val="00731912"/>
    <w:rsid w:val="00756374"/>
    <w:rsid w:val="00807F4B"/>
    <w:rsid w:val="00842177"/>
    <w:rsid w:val="008618A6"/>
    <w:rsid w:val="008D789E"/>
    <w:rsid w:val="00977AF9"/>
    <w:rsid w:val="0099427E"/>
    <w:rsid w:val="009A6739"/>
    <w:rsid w:val="00A101A6"/>
    <w:rsid w:val="00A1215C"/>
    <w:rsid w:val="00A22FC8"/>
    <w:rsid w:val="00A41A43"/>
    <w:rsid w:val="00A55D03"/>
    <w:rsid w:val="00A6043C"/>
    <w:rsid w:val="00A9258A"/>
    <w:rsid w:val="00AC1350"/>
    <w:rsid w:val="00B33EAF"/>
    <w:rsid w:val="00B466D8"/>
    <w:rsid w:val="00B572F7"/>
    <w:rsid w:val="00C04B4B"/>
    <w:rsid w:val="00C51E7E"/>
    <w:rsid w:val="00C61215"/>
    <w:rsid w:val="00C82016"/>
    <w:rsid w:val="00C92568"/>
    <w:rsid w:val="00CB404F"/>
    <w:rsid w:val="00CD71D0"/>
    <w:rsid w:val="00CE2A2C"/>
    <w:rsid w:val="00CE7C63"/>
    <w:rsid w:val="00CF1F6C"/>
    <w:rsid w:val="00D023A5"/>
    <w:rsid w:val="00DC59D2"/>
    <w:rsid w:val="00E70329"/>
    <w:rsid w:val="00E75A06"/>
    <w:rsid w:val="00F1151C"/>
    <w:rsid w:val="00F44C6A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E06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170E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0E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0E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170E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0E06"/>
  </w:style>
  <w:style w:type="paragraph" w:styleId="ListParagraph">
    <w:name w:val="List Paragraph"/>
    <w:basedOn w:val="Normal"/>
    <w:uiPriority w:val="34"/>
    <w:qFormat/>
    <w:rsid w:val="00170E06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170E0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70E06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170E06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0E06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170E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E06"/>
  </w:style>
  <w:style w:type="paragraph" w:styleId="Footer">
    <w:name w:val="footer"/>
    <w:basedOn w:val="Normal"/>
    <w:link w:val="FooterChar"/>
    <w:uiPriority w:val="99"/>
    <w:unhideWhenUsed/>
    <w:rsid w:val="00170E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E06"/>
  </w:style>
  <w:style w:type="character" w:customStyle="1" w:styleId="Heading2Char">
    <w:name w:val="Heading 2 Char"/>
    <w:basedOn w:val="DefaultParagraphFont"/>
    <w:link w:val="Heading2"/>
    <w:uiPriority w:val="9"/>
    <w:rsid w:val="00170E06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70E06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170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70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0E06"/>
    <w:rPr>
      <w:color w:val="605E5C"/>
      <w:shd w:val="clear" w:color="auto" w:fill="E1DFDD"/>
    </w:rPr>
  </w:style>
  <w:style w:type="paragraph" w:customStyle="1" w:styleId="Default">
    <w:name w:val="Default"/>
    <w:rsid w:val="00170E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170E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0E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0E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E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E06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70E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7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4</cp:revision>
  <dcterms:created xsi:type="dcterms:W3CDTF">2022-04-09T17:45:00Z</dcterms:created>
  <dcterms:modified xsi:type="dcterms:W3CDTF">2022-04-09T17:50:00Z</dcterms:modified>
</cp:coreProperties>
</file>